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CA" w:rsidRPr="006D4AE3" w:rsidRDefault="00B17FCA" w:rsidP="00E27A3A">
      <w:pPr>
        <w:pStyle w:val="Heading4"/>
        <w:jc w:val="center"/>
      </w:pPr>
      <w:r w:rsidRPr="006D4AE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393026" r:id="rId6"/>
        </w:object>
      </w:r>
    </w:p>
    <w:p w:rsidR="00B17FCA" w:rsidRPr="006D4AE3" w:rsidRDefault="00B17FCA" w:rsidP="00E27A3A">
      <w:pPr>
        <w:pStyle w:val="Heading2"/>
        <w:rPr>
          <w:sz w:val="28"/>
          <w:szCs w:val="28"/>
        </w:rPr>
      </w:pPr>
      <w:r w:rsidRPr="006D4AE3">
        <w:rPr>
          <w:sz w:val="28"/>
          <w:szCs w:val="28"/>
        </w:rPr>
        <w:t>УКРАЇНА</w:t>
      </w:r>
    </w:p>
    <w:p w:rsidR="00B17FCA" w:rsidRPr="006D4AE3" w:rsidRDefault="00B17FCA" w:rsidP="00E27A3A">
      <w:pPr>
        <w:pStyle w:val="Heading3"/>
        <w:rPr>
          <w:b/>
          <w:bCs/>
          <w:sz w:val="28"/>
          <w:szCs w:val="28"/>
        </w:rPr>
      </w:pPr>
      <w:r w:rsidRPr="006D4AE3">
        <w:rPr>
          <w:b/>
          <w:bCs/>
          <w:sz w:val="28"/>
          <w:szCs w:val="28"/>
        </w:rPr>
        <w:t>Пологівська районна рада</w:t>
      </w: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Запорізької області</w:t>
      </w: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сьомого скликання</w:t>
      </w: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  <w:r w:rsidRPr="006D4AE3">
        <w:rPr>
          <w:b/>
          <w:bCs/>
          <w:i/>
          <w:iCs/>
          <w:sz w:val="28"/>
          <w:szCs w:val="28"/>
        </w:rPr>
        <w:t>Р і ш е н н я</w:t>
      </w: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</w:p>
    <w:p w:rsidR="00B17FCA" w:rsidRPr="006D4AE3" w:rsidRDefault="00B17FCA" w:rsidP="00E27A3A">
      <w:pPr>
        <w:jc w:val="center"/>
        <w:rPr>
          <w:b/>
          <w:bCs/>
          <w:i/>
          <w:iCs/>
          <w:sz w:val="28"/>
          <w:szCs w:val="28"/>
        </w:rPr>
      </w:pPr>
    </w:p>
    <w:p w:rsidR="00B17FCA" w:rsidRPr="003A2B28" w:rsidRDefault="00B17FCA" w:rsidP="003A2B28">
      <w:pPr>
        <w:rPr>
          <w:sz w:val="28"/>
          <w:u w:val="single"/>
        </w:rPr>
      </w:pPr>
      <w:r w:rsidRPr="003A2B28">
        <w:rPr>
          <w:sz w:val="28"/>
        </w:rPr>
        <w:t>06 грудня 2019 року                                                                                          №</w:t>
      </w:r>
      <w:r w:rsidRPr="003A2B28">
        <w:rPr>
          <w:sz w:val="28"/>
          <w:u w:val="single"/>
        </w:rPr>
        <w:t xml:space="preserve">  </w:t>
      </w:r>
      <w:r>
        <w:rPr>
          <w:sz w:val="28"/>
          <w:u w:val="single"/>
        </w:rPr>
        <w:t>2</w:t>
      </w:r>
    </w:p>
    <w:p w:rsidR="00B17FCA" w:rsidRPr="006D4AE3" w:rsidRDefault="00B17FCA" w:rsidP="00E27A3A">
      <w:pPr>
        <w:jc w:val="both"/>
      </w:pPr>
    </w:p>
    <w:p w:rsidR="00B17FCA" w:rsidRPr="006D4AE3" w:rsidRDefault="00B17FCA" w:rsidP="00E27A3A">
      <w:pPr>
        <w:jc w:val="both"/>
      </w:pPr>
    </w:p>
    <w:p w:rsidR="00B17FCA" w:rsidRPr="006D4AE3" w:rsidRDefault="00B17FCA" w:rsidP="003A2B28">
      <w:pPr>
        <w:spacing w:line="240" w:lineRule="exact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Про внесення змін до районної </w:t>
      </w:r>
      <w:r w:rsidRPr="006D4AE3">
        <w:rPr>
          <w:sz w:val="28"/>
        </w:rPr>
        <w:t>Програми п</w:t>
      </w:r>
      <w:r w:rsidRPr="006D4AE3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</w:t>
      </w:r>
    </w:p>
    <w:p w:rsidR="00B17FCA" w:rsidRDefault="00B17FCA" w:rsidP="00E27A3A">
      <w:pPr>
        <w:rPr>
          <w:sz w:val="28"/>
          <w:szCs w:val="28"/>
        </w:rPr>
      </w:pPr>
    </w:p>
    <w:p w:rsidR="00B17FCA" w:rsidRPr="006D4AE3" w:rsidRDefault="00B17FCA" w:rsidP="00E27A3A">
      <w:pPr>
        <w:rPr>
          <w:sz w:val="28"/>
          <w:szCs w:val="28"/>
        </w:rPr>
      </w:pPr>
    </w:p>
    <w:p w:rsidR="00B17FCA" w:rsidRPr="006D4AE3" w:rsidRDefault="00B17FCA" w:rsidP="00030722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 w:rsidRPr="006D4AE3">
        <w:rPr>
          <w:sz w:val="28"/>
          <w:szCs w:val="28"/>
        </w:rPr>
        <w:tab/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№7: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1.1. Викласти Паспорт Програми у новій редакції (додаток 1)</w:t>
      </w:r>
      <w:r>
        <w:rPr>
          <w:sz w:val="28"/>
          <w:szCs w:val="28"/>
        </w:rPr>
        <w:t>.</w:t>
      </w:r>
    </w:p>
    <w:p w:rsidR="00B17FCA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2).</w:t>
      </w:r>
    </w:p>
    <w:p w:rsidR="00B17FCA" w:rsidRDefault="00B17FCA" w:rsidP="00030722">
      <w:pPr>
        <w:ind w:firstLine="708"/>
        <w:jc w:val="both"/>
        <w:rPr>
          <w:sz w:val="28"/>
          <w:szCs w:val="28"/>
        </w:rPr>
      </w:pPr>
    </w:p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D4AE3">
        <w:rPr>
          <w:sz w:val="28"/>
          <w:szCs w:val="28"/>
        </w:rPr>
        <w:t xml:space="preserve">. </w:t>
      </w:r>
      <w:r w:rsidRPr="006D4AE3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rPr>
          <w:sz w:val="28"/>
        </w:rPr>
      </w:pPr>
      <w:r w:rsidRPr="006D4AE3">
        <w:rPr>
          <w:sz w:val="28"/>
        </w:rPr>
        <w:t>Голова ради                                                                                 О.П. Покутній</w:t>
      </w:r>
    </w:p>
    <w:p w:rsidR="00B17FCA" w:rsidRPr="006D4AE3" w:rsidRDefault="00B17FCA" w:rsidP="00030722">
      <w:pPr>
        <w:rPr>
          <w:sz w:val="28"/>
        </w:rPr>
      </w:pPr>
      <w:bookmarkStart w:id="0" w:name="_GoBack"/>
      <w:bookmarkEnd w:id="0"/>
    </w:p>
    <w:p w:rsidR="00B17FCA" w:rsidRDefault="00B17FCA" w:rsidP="00030722"/>
    <w:p w:rsidR="00B17FCA" w:rsidRDefault="00B17FCA" w:rsidP="00030722"/>
    <w:p w:rsidR="00B17FCA" w:rsidRPr="006D4AE3" w:rsidRDefault="00B17FCA" w:rsidP="00030722"/>
    <w:p w:rsidR="00B17FCA" w:rsidRPr="006D4AE3" w:rsidRDefault="00B17FCA" w:rsidP="00030722"/>
    <w:p w:rsidR="00B17FCA" w:rsidRPr="006D4AE3" w:rsidRDefault="00B17FCA" w:rsidP="00030722"/>
    <w:p w:rsidR="00B17FCA" w:rsidRPr="006D4AE3" w:rsidRDefault="00B17FCA" w:rsidP="00030722"/>
    <w:p w:rsidR="00B17FCA" w:rsidRPr="006D4AE3" w:rsidRDefault="00B17FCA" w:rsidP="00030722"/>
    <w:p w:rsidR="00B17FCA" w:rsidRPr="006D4AE3" w:rsidRDefault="00B17FCA" w:rsidP="00030722"/>
    <w:p w:rsidR="00B17FCA" w:rsidRPr="006D4AE3" w:rsidRDefault="00B17FCA" w:rsidP="00030722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Додаток 1</w:t>
      </w:r>
    </w:p>
    <w:p w:rsidR="00B17FCA" w:rsidRPr="006D4AE3" w:rsidRDefault="00B17FCA" w:rsidP="00030722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 xml:space="preserve">до  рішення районної ради </w:t>
      </w:r>
    </w:p>
    <w:p w:rsidR="00B17FCA" w:rsidRPr="006D4AE3" w:rsidRDefault="00B17FCA" w:rsidP="00030722">
      <w:pPr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>___________ № _____</w:t>
      </w:r>
    </w:p>
    <w:p w:rsidR="00B17FCA" w:rsidRPr="006D4AE3" w:rsidRDefault="00B17FCA" w:rsidP="00030722">
      <w:pPr>
        <w:jc w:val="both"/>
      </w:pPr>
    </w:p>
    <w:p w:rsidR="00B17FCA" w:rsidRPr="006D4AE3" w:rsidRDefault="00B17FCA" w:rsidP="00030722">
      <w:pPr>
        <w:jc w:val="both"/>
      </w:pPr>
    </w:p>
    <w:p w:rsidR="00B17FCA" w:rsidRPr="006D4AE3" w:rsidRDefault="00B17FCA" w:rsidP="00030722">
      <w:pPr>
        <w:jc w:val="both"/>
      </w:pPr>
    </w:p>
    <w:p w:rsidR="00B17FCA" w:rsidRPr="006D4AE3" w:rsidRDefault="00B17FCA" w:rsidP="00030722">
      <w:pPr>
        <w:jc w:val="center"/>
        <w:rPr>
          <w:b/>
          <w:sz w:val="28"/>
          <w:szCs w:val="28"/>
        </w:rPr>
      </w:pPr>
      <w:r w:rsidRPr="006D4AE3">
        <w:rPr>
          <w:b/>
          <w:sz w:val="28"/>
          <w:szCs w:val="28"/>
        </w:rPr>
        <w:t>ПАСПОРТ ПРОГРАМИ</w:t>
      </w:r>
    </w:p>
    <w:p w:rsidR="00B17FCA" w:rsidRPr="006D4AE3" w:rsidRDefault="00B17FCA" w:rsidP="00030722">
      <w:pPr>
        <w:jc w:val="center"/>
        <w:rPr>
          <w:sz w:val="28"/>
          <w:szCs w:val="28"/>
        </w:rPr>
      </w:pPr>
      <w:r w:rsidRPr="006D4AE3">
        <w:rPr>
          <w:sz w:val="28"/>
        </w:rPr>
        <w:t xml:space="preserve"> п</w:t>
      </w:r>
      <w:r w:rsidRPr="006D4AE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B17FCA" w:rsidRPr="006D4AE3" w:rsidRDefault="00B17FCA" w:rsidP="00030722">
      <w:pPr>
        <w:ind w:firstLine="708"/>
        <w:jc w:val="both"/>
        <w:rPr>
          <w:bCs/>
          <w:sz w:val="28"/>
          <w:szCs w:val="28"/>
        </w:rPr>
      </w:pPr>
      <w:r w:rsidRPr="006D4AE3">
        <w:rPr>
          <w:sz w:val="28"/>
          <w:szCs w:val="28"/>
        </w:rPr>
        <w:t xml:space="preserve">1. Назва: Програма </w:t>
      </w:r>
      <w:r w:rsidRPr="006D4AE3">
        <w:rPr>
          <w:sz w:val="28"/>
        </w:rPr>
        <w:t>п</w:t>
      </w:r>
      <w:r w:rsidRPr="006D4AE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6D4AE3">
        <w:rPr>
          <w:sz w:val="28"/>
          <w:szCs w:val="28"/>
        </w:rPr>
        <w:t xml:space="preserve">Замовник та координатор: Пологівська  районна рада Запорізької області. 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5. Етапи виконання: 2018– 2020 роки.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6. Загальні обсяги фінансування у 2018 році – 49000 грн.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у 2019 році – 1214318</w:t>
      </w:r>
      <w:r w:rsidRPr="006D4AE3">
        <w:rPr>
          <w:sz w:val="28"/>
          <w:szCs w:val="28"/>
        </w:rPr>
        <w:t xml:space="preserve"> грн</w:t>
      </w:r>
      <w:r>
        <w:rPr>
          <w:sz w:val="28"/>
          <w:szCs w:val="28"/>
        </w:rPr>
        <w:t>.</w:t>
      </w:r>
      <w:r w:rsidRPr="006D4AE3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6D4AE3">
        <w:rPr>
          <w:sz w:val="28"/>
          <w:szCs w:val="28"/>
        </w:rPr>
        <w:t xml:space="preserve">0 коп. </w:t>
      </w:r>
    </w:p>
    <w:p w:rsidR="00B17FCA" w:rsidRPr="006D4AE3" w:rsidRDefault="00B17FCA" w:rsidP="0003072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B17FCA" w:rsidRPr="006D4AE3" w:rsidRDefault="00B17FCA" w:rsidP="00030722">
      <w:pPr>
        <w:ind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 xml:space="preserve">Головний спеціаліст  </w:t>
      </w: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відділу організаційної роботи</w:t>
      </w: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D4AE3">
        <w:rPr>
          <w:sz w:val="28"/>
          <w:szCs w:val="28"/>
        </w:rPr>
        <w:t>Додаток 2</w:t>
      </w:r>
    </w:p>
    <w:p w:rsidR="00B17FCA" w:rsidRPr="006D4AE3" w:rsidRDefault="00B17FCA" w:rsidP="00030722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 xml:space="preserve">до  рішення районної ради </w:t>
      </w:r>
    </w:p>
    <w:p w:rsidR="00B17FCA" w:rsidRPr="006D4AE3" w:rsidRDefault="00B17FCA" w:rsidP="00030722">
      <w:pPr>
        <w:jc w:val="both"/>
        <w:rPr>
          <w:sz w:val="28"/>
          <w:szCs w:val="28"/>
        </w:rPr>
      </w:pP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</w:r>
      <w:r w:rsidRPr="006D4AE3">
        <w:rPr>
          <w:sz w:val="28"/>
          <w:szCs w:val="28"/>
        </w:rPr>
        <w:tab/>
        <w:t>___________ № _____</w:t>
      </w:r>
    </w:p>
    <w:p w:rsidR="00B17FCA" w:rsidRPr="006D4AE3" w:rsidRDefault="00B17FCA" w:rsidP="00030722">
      <w:pPr>
        <w:jc w:val="center"/>
        <w:rPr>
          <w:b/>
          <w:sz w:val="28"/>
          <w:szCs w:val="28"/>
        </w:rPr>
      </w:pPr>
      <w:r w:rsidRPr="006D4AE3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B17FCA" w:rsidRPr="006D4AE3" w:rsidRDefault="00B17FCA" w:rsidP="00030722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B17FCA" w:rsidRPr="006D4AE3" w:rsidTr="005D14B9">
        <w:tc>
          <w:tcPr>
            <w:tcW w:w="427" w:type="dxa"/>
          </w:tcPr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B17FCA" w:rsidRPr="006D4AE3" w:rsidRDefault="00B17FCA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B17FCA" w:rsidRPr="006D4AE3" w:rsidRDefault="00B17FCA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B17FCA" w:rsidRPr="006D4AE3" w:rsidRDefault="00B17FCA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 xml:space="preserve">2019 рік, </w:t>
            </w:r>
          </w:p>
          <w:p w:rsidR="00B17FCA" w:rsidRPr="006D4AE3" w:rsidRDefault="00B17FCA" w:rsidP="005D14B9">
            <w:pPr>
              <w:jc w:val="center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B17FCA" w:rsidRPr="006D4AE3" w:rsidTr="005D14B9">
        <w:tc>
          <w:tcPr>
            <w:tcW w:w="427" w:type="dxa"/>
          </w:tcPr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B17FCA" w:rsidRPr="006D4AE3" w:rsidRDefault="00B17FCA" w:rsidP="005D14B9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5D14B9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6D4AE3">
              <w:rPr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5D14B9">
            <w:pPr>
              <w:jc w:val="both"/>
              <w:rPr>
                <w:sz w:val="28"/>
                <w:szCs w:val="28"/>
                <w:lang w:eastAsia="uk-UA"/>
              </w:rPr>
            </w:pPr>
          </w:p>
          <w:p w:rsidR="00B17FCA" w:rsidRPr="006D4AE3" w:rsidRDefault="00B17FCA" w:rsidP="00B854D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</w:rPr>
              <w:t>1214318</w:t>
            </w:r>
            <w:r w:rsidRPr="006D4AE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6D4AE3">
              <w:rPr>
                <w:sz w:val="28"/>
                <w:szCs w:val="28"/>
              </w:rPr>
              <w:t xml:space="preserve">0 </w:t>
            </w:r>
          </w:p>
        </w:tc>
      </w:tr>
    </w:tbl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ind w:firstLine="709"/>
        <w:jc w:val="both"/>
        <w:rPr>
          <w:color w:val="000000"/>
          <w:sz w:val="28"/>
          <w:szCs w:val="28"/>
        </w:rPr>
      </w:pP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 xml:space="preserve">Головний спеціаліст  </w:t>
      </w: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відділу організаційної роботи</w:t>
      </w:r>
    </w:p>
    <w:p w:rsidR="00B17FCA" w:rsidRPr="006D4AE3" w:rsidRDefault="00B17FCA" w:rsidP="00030722">
      <w:pPr>
        <w:spacing w:line="140" w:lineRule="atLeast"/>
        <w:jc w:val="both"/>
        <w:rPr>
          <w:color w:val="000000"/>
          <w:sz w:val="28"/>
          <w:szCs w:val="28"/>
        </w:rPr>
      </w:pPr>
      <w:r w:rsidRPr="006D4AE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B17FCA" w:rsidRPr="006D4AE3" w:rsidRDefault="00B17FCA" w:rsidP="00030722">
      <w:pPr>
        <w:jc w:val="both"/>
        <w:rPr>
          <w:sz w:val="28"/>
          <w:szCs w:val="28"/>
        </w:rPr>
      </w:pPr>
    </w:p>
    <w:p w:rsidR="00B17FCA" w:rsidRPr="006D4AE3" w:rsidRDefault="00B17FCA" w:rsidP="00E27A3A">
      <w:pPr>
        <w:jc w:val="both"/>
      </w:pPr>
    </w:p>
    <w:sectPr w:rsidR="00B17FCA" w:rsidRPr="006D4AE3" w:rsidSect="0001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A3A"/>
    <w:rsid w:val="00016EBA"/>
    <w:rsid w:val="00030722"/>
    <w:rsid w:val="00067F56"/>
    <w:rsid w:val="000D5AB4"/>
    <w:rsid w:val="00150D5A"/>
    <w:rsid w:val="001567D1"/>
    <w:rsid w:val="002C32E5"/>
    <w:rsid w:val="002E50BA"/>
    <w:rsid w:val="003066E2"/>
    <w:rsid w:val="00383952"/>
    <w:rsid w:val="003A2B28"/>
    <w:rsid w:val="003F365F"/>
    <w:rsid w:val="00434527"/>
    <w:rsid w:val="00580C5B"/>
    <w:rsid w:val="0058263F"/>
    <w:rsid w:val="005D14B9"/>
    <w:rsid w:val="0067435B"/>
    <w:rsid w:val="0068035E"/>
    <w:rsid w:val="006D4AE3"/>
    <w:rsid w:val="00B17FCA"/>
    <w:rsid w:val="00B854D4"/>
    <w:rsid w:val="00C069E1"/>
    <w:rsid w:val="00C166C8"/>
    <w:rsid w:val="00C37D80"/>
    <w:rsid w:val="00D24D31"/>
    <w:rsid w:val="00D3023D"/>
    <w:rsid w:val="00DB401A"/>
    <w:rsid w:val="00E27A3A"/>
    <w:rsid w:val="00EB73C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3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7A3A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27A3A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27A3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27A3A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27A3A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27A3A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27A3A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27A3A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E27A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NormalWeb">
    <w:name w:val="Normal (Web)"/>
    <w:basedOn w:val="Normal"/>
    <w:uiPriority w:val="99"/>
    <w:semiHidden/>
    <w:rsid w:val="000307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854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54D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2133</Words>
  <Characters>1217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2019-12-05T07:22:00Z</cp:lastPrinted>
  <dcterms:created xsi:type="dcterms:W3CDTF">2019-12-02T13:16:00Z</dcterms:created>
  <dcterms:modified xsi:type="dcterms:W3CDTF">2019-12-09T08:37:00Z</dcterms:modified>
</cp:coreProperties>
</file>